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B9408" w14:textId="77777777" w:rsidR="008422B8" w:rsidRDefault="008422B8" w:rsidP="008422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BLOUNT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9AAD70B" w14:textId="77777777" w:rsidR="008422B8" w:rsidRDefault="008422B8" w:rsidP="008422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87632" w14:textId="77777777" w:rsidR="008422B8" w:rsidRDefault="008422B8" w:rsidP="008422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AB34A8" w14:textId="77777777" w:rsidR="008422B8" w:rsidRDefault="008422B8" w:rsidP="008422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Stevenes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the</w:t>
      </w:r>
    </w:p>
    <w:p w14:paraId="600FD85D" w14:textId="77777777" w:rsidR="008422B8" w:rsidRDefault="008422B8" w:rsidP="008422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subsidy on sales of wine and other goods granted at the last </w:t>
      </w:r>
      <w:r>
        <w:rPr>
          <w:rFonts w:ascii="Times New Roman" w:hAnsi="Times New Roman" w:cs="Times New Roman"/>
          <w:sz w:val="24"/>
          <w:szCs w:val="24"/>
        </w:rPr>
        <w:tab/>
        <w:t>Parliament in</w:t>
      </w:r>
    </w:p>
    <w:p w14:paraId="5AEC3EA0" w14:textId="77777777" w:rsidR="008422B8" w:rsidRDefault="008422B8" w:rsidP="008422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Bristol and in all ports and places from there as far as Newnham and </w:t>
      </w:r>
    </w:p>
    <w:p w14:paraId="342B6DF9" w14:textId="77777777" w:rsidR="008422B8" w:rsidRDefault="008422B8" w:rsidP="008422B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Bridgewater, on one side,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Chepstow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Gloucester on the other.</w:t>
      </w:r>
    </w:p>
    <w:p w14:paraId="0126A7E0" w14:textId="77777777" w:rsidR="008422B8" w:rsidRDefault="008422B8" w:rsidP="008422B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p.122)</w:t>
      </w:r>
    </w:p>
    <w:p w14:paraId="4302FB9D" w14:textId="77777777" w:rsidR="008422B8" w:rsidRDefault="008422B8" w:rsidP="008422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B9B90" w14:textId="77777777" w:rsidR="008422B8" w:rsidRDefault="008422B8" w:rsidP="008422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BCD55" w14:textId="77777777" w:rsidR="008422B8" w:rsidRDefault="008422B8" w:rsidP="008422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2021</w:t>
      </w:r>
    </w:p>
    <w:p w14:paraId="72DBF3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D95C4" w14:textId="77777777" w:rsidR="008422B8" w:rsidRDefault="008422B8" w:rsidP="009139A6">
      <w:r>
        <w:separator/>
      </w:r>
    </w:p>
  </w:endnote>
  <w:endnote w:type="continuationSeparator" w:id="0">
    <w:p w14:paraId="35C6AA4D" w14:textId="77777777" w:rsidR="008422B8" w:rsidRDefault="008422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08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B31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B4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16832" w14:textId="77777777" w:rsidR="008422B8" w:rsidRDefault="008422B8" w:rsidP="009139A6">
      <w:r>
        <w:separator/>
      </w:r>
    </w:p>
  </w:footnote>
  <w:footnote w:type="continuationSeparator" w:id="0">
    <w:p w14:paraId="107F4135" w14:textId="77777777" w:rsidR="008422B8" w:rsidRDefault="008422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19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075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963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2B8"/>
    <w:rsid w:val="000666E0"/>
    <w:rsid w:val="002510B7"/>
    <w:rsid w:val="005C130B"/>
    <w:rsid w:val="00826F5C"/>
    <w:rsid w:val="008422B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5B6DE"/>
  <w15:chartTrackingRefBased/>
  <w15:docId w15:val="{A0754E6F-E2D3-4ADA-8872-915506D3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2021-05-12T16:06:00Z</dcterms:created>
  <dcterms:modified xsi:type="dcterms:W3CDTF">2021-05-12T16:06:00Z</dcterms:modified>
</cp:coreProperties>
</file>